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5634"/>
        <w:gridCol w:w="3756"/>
      </w:tblGrid>
      <w:tr w:rsidRPr="00346A87" w:rsidR="00AE6E26" w14:paraId="042F6902" w14:textId="77777777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482E3E06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/>
              </w:rPr>
              <w:t>          </w:t>
            </w:r>
            <w:r w:rsidRPr="00346A87">
              <w:rPr>
                <w:rFonts w:ascii="Arial" w:hAnsi="Arial" w:cs="Arial"/>
                <w:noProof/>
              </w:rPr>
              <w:drawing>
                <wp:inline distT="0" distB="0" distL="0" distR="0">
                  <wp:extent cx="523875" cy="676275"/>
                  <wp:effectExtent l="0" t="0" r="9525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6A87">
              <w:rPr>
                <w:rFonts w:ascii="Arial" w:hAnsi="Arial" w:cs="Arial"/>
              </w:rPr>
              <w:t> </w:t>
            </w:r>
            <w:r w:rsidRPr="00346A87">
              <w:rPr>
                <w:rFonts w:ascii="Arial" w:hAnsi="Arial" w:cs="Arial"/>
              </w:rPr>
              <w:br/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>REPUBLIKA HRVATSKA</w:t>
            </w:r>
          </w:p>
          <w:p w:rsidRPr="00346A87" w:rsidR="00AE6E26" w:rsidP="00AE6E26" w:rsidRDefault="00AE6E26" w14:paraId="310E5980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OPĆINSKI SUD U VELIKOJ GORICI 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br/>
              <w:t>PREKRŠAJNI ODJEL</w:t>
            </w:r>
          </w:p>
          <w:p w:rsidRPr="00346A87" w:rsidR="00AE6E26" w:rsidP="00AE6E26" w:rsidRDefault="003F059C" w14:paraId="0E8C5DDE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 w:eastAsiaTheme="minorHAnsi"/>
                <w:lang w:val="hr-HR" w:eastAsia="en-US"/>
              </w:rPr>
              <w:t>ŠETALIŠTE FRANJE LUČIĆA 1</w:t>
            </w:r>
            <w:r w:rsidRPr="00346A87" w:rsidR="00AE6E26">
              <w:rPr>
                <w:rFonts w:ascii="Arial" w:hAnsi="Arial" w:cs="Arial" w:eastAsiaTheme="minorHAnsi"/>
                <w:lang w:val="hr-HR" w:eastAsia="en-US"/>
              </w:rPr>
              <w:t>, VELIKA GORICA</w:t>
            </w:r>
          </w:p>
          <w:p w:rsidRPr="00346A87" w:rsidR="00AE6E26" w:rsidP="00476BC6" w:rsidRDefault="00AE6E26" w14:paraId="39F9C35F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Od</w:t>
            </w:r>
            <w:r w:rsidR="00476BC6">
              <w:rPr>
                <w:rFonts w:ascii="Arial" w:hAnsi="Arial" w:cs="Arial" w:eastAsiaTheme="minorHAnsi"/>
                <w:lang w:val="hr-HR" w:eastAsia="en-US"/>
              </w:rPr>
              <w:t>j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>e</w:t>
            </w:r>
            <w:r w:rsidR="00476BC6">
              <w:rPr>
                <w:rFonts w:ascii="Arial" w:hAnsi="Arial" w:cs="Arial" w:eastAsiaTheme="minorHAnsi"/>
                <w:lang w:val="hr-HR" w:eastAsia="en-US"/>
              </w:rPr>
              <w:t>l</w:t>
            </w:r>
            <w:r w:rsidR="00010579">
              <w:rPr>
                <w:rFonts w:ascii="Arial" w:hAnsi="Arial" w:cs="Arial" w:eastAsiaTheme="minorHAnsi"/>
                <w:lang w:val="hr-HR" w:eastAsia="en-US"/>
              </w:rPr>
              <w:t>jak</w:t>
            </w: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 za izvršenje prekršajnih sankcija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3DC8F66B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61A237B8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2740674F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AE6E26" w:rsidRDefault="00AE6E26" w14:paraId="6CC816E4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46A87" w:rsidR="00AE6E26" w:rsidP="00EB756D" w:rsidRDefault="00AE6E26" w14:paraId="532316D2" w14:textId="77777777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Poslovni broj: </w:t>
            </w:r>
            <w:proofErr w:type="spellStart"/>
            <w:r w:rsidRPr="00346A87">
              <w:rPr>
                <w:rFonts w:ascii="Arial" w:hAnsi="Arial" w:cs="Arial" w:eastAsiaTheme="minorHAnsi"/>
                <w:lang w:val="hr-HR" w:eastAsia="en-US"/>
              </w:rPr>
              <w:t>Pp</w:t>
            </w:r>
            <w:proofErr w:type="spellEnd"/>
            <w:r w:rsidRPr="00346A87">
              <w:rPr>
                <w:rFonts w:ascii="Arial" w:hAnsi="Arial" w:cs="Arial" w:eastAsiaTheme="minorHAnsi"/>
                <w:lang w:val="hr-HR" w:eastAsia="en-US"/>
              </w:rPr>
              <w:t xml:space="preserve"> </w:t>
            </w:r>
            <w:proofErr w:type="spellStart"/>
            <w:r w:rsidRPr="00346A87">
              <w:rPr>
                <w:rFonts w:ascii="Arial" w:hAnsi="Arial" w:cs="Arial" w:eastAsiaTheme="minorHAnsi"/>
                <w:lang w:val="hr-HR" w:eastAsia="en-US"/>
              </w:rPr>
              <w:t>Ikp</w:t>
            </w:r>
            <w:proofErr w:type="spellEnd"/>
            <w:r w:rsidRPr="00346A87">
              <w:rPr>
                <w:rFonts w:ascii="Arial" w:hAnsi="Arial" w:cs="Arial" w:eastAsiaTheme="minorHAnsi"/>
                <w:lang w:val="hr-HR" w:eastAsia="en-US"/>
              </w:rPr>
              <w:t>-</w:t>
            </w:r>
            <w:r w:rsidR="008B5616">
              <w:rPr>
                <w:rFonts w:ascii="Arial" w:hAnsi="Arial" w:cs="Arial"/>
              </w:rPr>
              <w:t>357</w:t>
            </w:r>
            <w:r w:rsidR="00EB756D">
              <w:rPr>
                <w:rFonts w:ascii="Arial" w:hAnsi="Arial" w:cs="Arial"/>
              </w:rPr>
              <w:t>/</w:t>
            </w:r>
            <w:r w:rsidR="005A371B">
              <w:rPr>
                <w:rFonts w:ascii="Arial" w:hAnsi="Arial" w:cs="Arial"/>
              </w:rPr>
              <w:t>202</w:t>
            </w:r>
            <w:r w:rsidR="00EA4976">
              <w:rPr>
                <w:rFonts w:ascii="Arial" w:hAnsi="Arial" w:cs="Arial"/>
              </w:rPr>
              <w:t>6</w:t>
            </w:r>
          </w:p>
        </w:tc>
      </w:tr>
    </w:tbl>
    <w:p w:rsidRPr="00346A87" w:rsidR="00AE6E26" w:rsidP="00BB6900" w:rsidRDefault="00AE6E26" w14:paraId="29DC28BA" w14:textId="77777777">
      <w:pPr>
        <w:autoSpaceDE w:val="false"/>
        <w:autoSpaceDN w:val="false"/>
        <w:adjustRightInd w:val="false"/>
        <w:spacing w:after="0" w:line="240" w:lineRule="auto"/>
        <w:jc w:val="center"/>
        <w15:collapsed w:val="false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br/>
        <w:t>R E P U B L I K A  H R V A T S K A</w:t>
      </w:r>
    </w:p>
    <w:p w:rsidRPr="00346A87" w:rsidR="00AE6E26" w:rsidP="00AE6E26" w:rsidRDefault="00AE6E26" w14:paraId="7E13277B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3FDE9790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R J E Š E N J E</w:t>
      </w:r>
    </w:p>
    <w:p w:rsidRPr="00346A87" w:rsidR="00AE6E26" w:rsidP="00AE6E26" w:rsidRDefault="00AE6E26" w14:paraId="59694F25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380E247F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Općinski sud u Velikoj Gorici</w:t>
      </w:r>
      <w:r w:rsidR="002E3AE0">
        <w:rPr>
          <w:rFonts w:ascii="Arial" w:hAnsi="Arial" w:cs="Arial"/>
          <w:sz w:val="24"/>
          <w:szCs w:val="24"/>
        </w:rPr>
        <w:t>,</w:t>
      </w:r>
      <w:r w:rsidRPr="00346A87">
        <w:rPr>
          <w:rFonts w:ascii="Arial" w:hAnsi="Arial" w:cs="Arial"/>
          <w:sz w:val="24"/>
          <w:szCs w:val="24"/>
        </w:rPr>
        <w:t xml:space="preserve"> Prekršajni odjel, po </w:t>
      </w:r>
      <w:r w:rsidR="008B5616">
        <w:rPr>
          <w:rFonts w:ascii="Arial" w:hAnsi="Arial" w:cs="Arial"/>
          <w:sz w:val="24"/>
          <w:szCs w:val="24"/>
        </w:rPr>
        <w:t xml:space="preserve">sutkinji Gordani </w:t>
      </w:r>
      <w:proofErr w:type="spellStart"/>
      <w:r w:rsidR="008B5616">
        <w:rPr>
          <w:rFonts w:ascii="Arial" w:hAnsi="Arial" w:cs="Arial"/>
          <w:sz w:val="24"/>
          <w:szCs w:val="24"/>
        </w:rPr>
        <w:t>Trivunov</w:t>
      </w:r>
      <w:proofErr w:type="spellEnd"/>
      <w:r w:rsidRPr="00346A87">
        <w:rPr>
          <w:rFonts w:ascii="Arial" w:hAnsi="Arial" w:cs="Arial"/>
          <w:sz w:val="24"/>
          <w:szCs w:val="24"/>
        </w:rPr>
        <w:t>, uz sudjelovanje zapisničar</w:t>
      </w:r>
      <w:r w:rsidR="006F000D">
        <w:rPr>
          <w:rFonts w:ascii="Arial" w:hAnsi="Arial" w:cs="Arial"/>
          <w:sz w:val="24"/>
          <w:szCs w:val="24"/>
        </w:rPr>
        <w:t>ke</w:t>
      </w:r>
      <w:r w:rsidRPr="00346A87">
        <w:rPr>
          <w:rFonts w:ascii="Arial" w:hAnsi="Arial" w:cs="Arial"/>
          <w:sz w:val="24"/>
          <w:szCs w:val="24"/>
        </w:rPr>
        <w:t xml:space="preserve"> </w:t>
      </w:r>
      <w:r w:rsidR="006F1FD1">
        <w:rPr>
          <w:rFonts w:ascii="Arial" w:hAnsi="Arial" w:cs="Arial"/>
          <w:sz w:val="24"/>
          <w:szCs w:val="24"/>
        </w:rPr>
        <w:t>Martine Krulc</w:t>
      </w:r>
      <w:r w:rsidRPr="00346A87">
        <w:rPr>
          <w:rFonts w:ascii="Arial" w:hAnsi="Arial" w:cs="Arial"/>
          <w:sz w:val="24"/>
          <w:szCs w:val="24"/>
        </w:rPr>
        <w:t xml:space="preserve">, u postupku izvršavanja novčane kazne izrečene osuđeniku </w:t>
      </w:r>
      <w:r w:rsidR="008B5616">
        <w:rPr>
          <w:rFonts w:ascii="Arial" w:hAnsi="Arial" w:cs="Arial"/>
          <w:sz w:val="24"/>
          <w:szCs w:val="24"/>
        </w:rPr>
        <w:t xml:space="preserve">Darku </w:t>
      </w:r>
      <w:proofErr w:type="spellStart"/>
      <w:r w:rsidR="008B5616">
        <w:rPr>
          <w:rFonts w:ascii="Arial" w:hAnsi="Arial" w:cs="Arial"/>
          <w:sz w:val="24"/>
          <w:szCs w:val="24"/>
        </w:rPr>
        <w:t>Črljenec</w:t>
      </w:r>
      <w:proofErr w:type="spellEnd"/>
      <w:r w:rsidR="00D55ADE">
        <w:rPr>
          <w:rFonts w:ascii="Arial" w:hAnsi="Arial" w:cs="Arial"/>
          <w:sz w:val="24"/>
          <w:szCs w:val="24"/>
        </w:rPr>
        <w:t>,</w:t>
      </w:r>
      <w:r w:rsidR="004561BF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zbog prekršaja iz čl</w:t>
      </w:r>
      <w:r w:rsidRPr="00346A87" w:rsidR="0024135F">
        <w:rPr>
          <w:rFonts w:ascii="Arial" w:hAnsi="Arial" w:cs="Arial"/>
          <w:sz w:val="24"/>
          <w:szCs w:val="24"/>
        </w:rPr>
        <w:t>.</w:t>
      </w:r>
      <w:r w:rsidR="006F1FD1">
        <w:rPr>
          <w:rFonts w:ascii="Arial" w:hAnsi="Arial" w:cs="Arial"/>
          <w:sz w:val="24"/>
          <w:szCs w:val="24"/>
        </w:rPr>
        <w:t xml:space="preserve"> </w:t>
      </w:r>
      <w:r w:rsidR="008B5616">
        <w:rPr>
          <w:rFonts w:ascii="Arial" w:hAnsi="Arial" w:cs="Arial"/>
          <w:sz w:val="24"/>
          <w:szCs w:val="24"/>
        </w:rPr>
        <w:t>238</w:t>
      </w:r>
      <w:r w:rsidR="006F1FD1">
        <w:rPr>
          <w:rFonts w:ascii="Arial" w:hAnsi="Arial" w:cs="Arial"/>
          <w:sz w:val="24"/>
          <w:szCs w:val="24"/>
        </w:rPr>
        <w:t xml:space="preserve">. </w:t>
      </w:r>
      <w:r w:rsidR="004C7F19">
        <w:rPr>
          <w:rFonts w:ascii="Arial" w:hAnsi="Arial" w:cs="Arial"/>
          <w:sz w:val="24"/>
          <w:szCs w:val="24"/>
        </w:rPr>
        <w:t xml:space="preserve">st. </w:t>
      </w:r>
      <w:r w:rsidR="008B5616">
        <w:rPr>
          <w:rFonts w:ascii="Arial" w:hAnsi="Arial" w:cs="Arial"/>
          <w:sz w:val="24"/>
          <w:szCs w:val="24"/>
        </w:rPr>
        <w:t>6. i dr.</w:t>
      </w:r>
      <w:r w:rsidR="000B51A2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 xml:space="preserve">Zakona o </w:t>
      </w:r>
      <w:r w:rsidR="004C7F19">
        <w:rPr>
          <w:rFonts w:ascii="Arial" w:hAnsi="Arial" w:cs="Arial"/>
          <w:sz w:val="24"/>
          <w:szCs w:val="24"/>
        </w:rPr>
        <w:t>sigurnosti prometa na cestama</w:t>
      </w:r>
      <w:r w:rsidRPr="00346A87">
        <w:rPr>
          <w:rFonts w:ascii="Arial" w:hAnsi="Arial" w:cs="Arial"/>
          <w:sz w:val="24"/>
          <w:szCs w:val="24"/>
        </w:rPr>
        <w:t xml:space="preserve">, </w:t>
      </w:r>
      <w:r w:rsidR="00A67429">
        <w:rPr>
          <w:rFonts w:ascii="Arial" w:hAnsi="Arial" w:cs="Arial"/>
          <w:sz w:val="24"/>
          <w:szCs w:val="24"/>
        </w:rPr>
        <w:t>15. svibnja</w:t>
      </w:r>
      <w:r w:rsidR="009F22DC">
        <w:rPr>
          <w:rFonts w:ascii="Arial" w:hAnsi="Arial" w:cs="Arial"/>
          <w:sz w:val="24"/>
          <w:szCs w:val="24"/>
        </w:rPr>
        <w:t xml:space="preserve"> </w:t>
      </w:r>
      <w:r w:rsidR="00794674">
        <w:rPr>
          <w:rFonts w:ascii="Arial" w:hAnsi="Arial" w:cs="Arial"/>
          <w:sz w:val="24"/>
          <w:szCs w:val="24"/>
        </w:rPr>
        <w:t>202</w:t>
      </w:r>
      <w:r w:rsidR="006F1FD1">
        <w:rPr>
          <w:rFonts w:ascii="Arial" w:hAnsi="Arial" w:cs="Arial"/>
          <w:sz w:val="24"/>
          <w:szCs w:val="24"/>
        </w:rPr>
        <w:t>6</w:t>
      </w:r>
      <w:r w:rsidR="00794674">
        <w:rPr>
          <w:rFonts w:ascii="Arial" w:hAnsi="Arial" w:cs="Arial"/>
          <w:sz w:val="24"/>
          <w:szCs w:val="24"/>
        </w:rPr>
        <w:t>.</w:t>
      </w:r>
      <w:r w:rsidR="00376608">
        <w:rPr>
          <w:rFonts w:ascii="Arial" w:hAnsi="Arial" w:cs="Arial"/>
          <w:sz w:val="24"/>
          <w:szCs w:val="24"/>
        </w:rPr>
        <w:t>,</w:t>
      </w:r>
    </w:p>
    <w:p w:rsidRPr="00346A87" w:rsidR="00AE6E26" w:rsidP="00AE6E26" w:rsidRDefault="00AE6E26" w14:paraId="119ADEC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7D603194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r i j e š i o    j e</w:t>
      </w:r>
    </w:p>
    <w:p w:rsidRPr="00346A87" w:rsidR="00AE6E26" w:rsidP="00AE6E26" w:rsidRDefault="00AE6E26" w14:paraId="6E5B060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641C29" w:rsidR="00AE6E26" w:rsidP="00AE6E26" w:rsidRDefault="00AE6E26" w14:paraId="35043AB4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I. Na temelju čl</w:t>
      </w:r>
      <w:r w:rsidR="002E3AE0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 st</w:t>
      </w:r>
      <w:r w:rsidR="002E3AE0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("Narodne novine" broj 107/07, 39/13, 157/13, 110/15, 70/17, 118/18</w:t>
      </w:r>
      <w:r w:rsidR="00B31F44">
        <w:rPr>
          <w:rFonts w:ascii="Arial" w:hAnsi="Arial" w:cs="Arial"/>
          <w:sz w:val="24"/>
          <w:szCs w:val="24"/>
        </w:rPr>
        <w:t>, 114/22</w:t>
      </w:r>
      <w:r w:rsidRPr="00346A87">
        <w:rPr>
          <w:rFonts w:ascii="Arial" w:hAnsi="Arial" w:cs="Arial"/>
          <w:sz w:val="24"/>
          <w:szCs w:val="24"/>
        </w:rPr>
        <w:t xml:space="preserve">) neplaćena novčana kazna osuđeniku </w:t>
      </w:r>
      <w:r w:rsidR="008B5616">
        <w:rPr>
          <w:rFonts w:ascii="Arial" w:hAnsi="Arial" w:cs="Arial"/>
          <w:sz w:val="24"/>
          <w:szCs w:val="24"/>
        </w:rPr>
        <w:t xml:space="preserve">Darku </w:t>
      </w:r>
      <w:proofErr w:type="spellStart"/>
      <w:r w:rsidR="008B5616">
        <w:rPr>
          <w:rFonts w:ascii="Arial" w:hAnsi="Arial" w:cs="Arial"/>
          <w:sz w:val="24"/>
          <w:szCs w:val="24"/>
        </w:rPr>
        <w:t>Črljenec</w:t>
      </w:r>
      <w:proofErr w:type="spellEnd"/>
      <w:r w:rsidRPr="00346A87">
        <w:rPr>
          <w:rFonts w:ascii="Arial" w:hAnsi="Arial" w:cs="Arial"/>
          <w:sz w:val="24"/>
          <w:szCs w:val="24"/>
        </w:rPr>
        <w:t xml:space="preserve">, OIB: </w:t>
      </w:r>
      <w:r w:rsidRPr="008B5616" w:rsidR="008B5616">
        <w:rPr>
          <w:rFonts w:ascii="Arial" w:hAnsi="Arial" w:cs="Arial"/>
          <w:sz w:val="24"/>
          <w:szCs w:val="24"/>
        </w:rPr>
        <w:t>03335741922</w:t>
      </w:r>
      <w:r w:rsidRPr="00346A87">
        <w:rPr>
          <w:rFonts w:ascii="Arial" w:hAnsi="Arial" w:cs="Arial"/>
          <w:sz w:val="24"/>
          <w:szCs w:val="24"/>
        </w:rPr>
        <w:t>,</w:t>
      </w:r>
      <w:r w:rsidRPr="00346A87">
        <w:rPr>
          <w:rFonts w:ascii="Arial" w:hAnsi="Arial" w:cs="Arial"/>
          <w:color w:val="4F81BD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rođeno</w:t>
      </w:r>
      <w:r w:rsidR="00D03EEC">
        <w:rPr>
          <w:rFonts w:ascii="Arial" w:hAnsi="Arial" w:cs="Arial"/>
          <w:sz w:val="24"/>
          <w:szCs w:val="24"/>
        </w:rPr>
        <w:t>m</w:t>
      </w:r>
      <w:r w:rsidRPr="00346A87">
        <w:rPr>
          <w:rFonts w:ascii="Arial" w:hAnsi="Arial" w:cs="Arial"/>
          <w:sz w:val="24"/>
          <w:szCs w:val="24"/>
        </w:rPr>
        <w:t xml:space="preserve"> </w:t>
      </w:r>
      <w:r w:rsidRPr="008B5616" w:rsidR="008B5616">
        <w:rPr>
          <w:rFonts w:ascii="Arial" w:hAnsi="Arial" w:cs="Arial"/>
          <w:sz w:val="24"/>
          <w:szCs w:val="24"/>
        </w:rPr>
        <w:t>8.</w:t>
      </w:r>
      <w:r w:rsidR="008B5616">
        <w:rPr>
          <w:rFonts w:ascii="Arial" w:hAnsi="Arial" w:cs="Arial"/>
          <w:sz w:val="24"/>
          <w:szCs w:val="24"/>
        </w:rPr>
        <w:t xml:space="preserve"> siječnja </w:t>
      </w:r>
      <w:r w:rsidRPr="008B5616" w:rsidR="008B5616">
        <w:rPr>
          <w:rFonts w:ascii="Arial" w:hAnsi="Arial" w:cs="Arial"/>
          <w:sz w:val="24"/>
          <w:szCs w:val="24"/>
        </w:rPr>
        <w:t>1972</w:t>
      </w:r>
      <w:r w:rsidRPr="00167FE5" w:rsidR="00167FE5">
        <w:rPr>
          <w:rFonts w:ascii="Arial" w:hAnsi="Arial" w:cs="Arial"/>
          <w:sz w:val="24"/>
          <w:szCs w:val="24"/>
        </w:rPr>
        <w:t>.</w:t>
      </w:r>
      <w:r w:rsidR="009354BB">
        <w:rPr>
          <w:rFonts w:ascii="Arial" w:hAnsi="Arial" w:cs="Arial"/>
          <w:sz w:val="24"/>
          <w:szCs w:val="24"/>
        </w:rPr>
        <w:t>,</w:t>
      </w:r>
      <w:r w:rsidRPr="00346A87" w:rsidR="00BC157F">
        <w:rPr>
          <w:rFonts w:ascii="Arial" w:hAnsi="Arial" w:cs="Arial"/>
          <w:sz w:val="24"/>
          <w:szCs w:val="24"/>
        </w:rPr>
        <w:t xml:space="preserve"> s</w:t>
      </w:r>
      <w:r w:rsidRPr="00346A87" w:rsidR="009C362E">
        <w:rPr>
          <w:rFonts w:ascii="Arial" w:hAnsi="Arial" w:cs="Arial"/>
          <w:sz w:val="24"/>
          <w:szCs w:val="24"/>
        </w:rPr>
        <w:t xml:space="preserve"> prebivalištem</w:t>
      </w:r>
      <w:r w:rsidRPr="00346A87" w:rsidR="00BC157F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 xml:space="preserve">u </w:t>
      </w:r>
      <w:r w:rsidR="004C7F19">
        <w:rPr>
          <w:rFonts w:ascii="Arial" w:hAnsi="Arial" w:cs="Arial"/>
          <w:sz w:val="24"/>
          <w:szCs w:val="24"/>
        </w:rPr>
        <w:t xml:space="preserve">Velikoj Gorici, Ulica </w:t>
      </w:r>
      <w:r w:rsidR="008B5616">
        <w:rPr>
          <w:rFonts w:ascii="Arial" w:hAnsi="Arial" w:cs="Arial"/>
          <w:sz w:val="24"/>
          <w:szCs w:val="24"/>
        </w:rPr>
        <w:t>Matice hrvatske 7</w:t>
      </w:r>
      <w:r w:rsidRPr="00346A87">
        <w:rPr>
          <w:rFonts w:ascii="Arial" w:hAnsi="Arial" w:cs="Arial"/>
          <w:sz w:val="24"/>
          <w:szCs w:val="24"/>
        </w:rPr>
        <w:t xml:space="preserve">, </w:t>
      </w:r>
      <w:r w:rsidR="00352B45">
        <w:rPr>
          <w:rFonts w:ascii="Arial" w:hAnsi="Arial" w:cs="Arial"/>
          <w:sz w:val="24"/>
          <w:szCs w:val="24"/>
        </w:rPr>
        <w:t xml:space="preserve">u iznosu </w:t>
      </w:r>
      <w:bookmarkStart w:name="_Hlk220052299" w:id="0"/>
      <w:r w:rsidR="008B5616">
        <w:rPr>
          <w:rFonts w:ascii="Arial" w:hAnsi="Arial" w:cs="Arial"/>
          <w:sz w:val="24"/>
          <w:szCs w:val="24"/>
        </w:rPr>
        <w:t>380,00 (</w:t>
      </w:r>
      <w:proofErr w:type="spellStart"/>
      <w:r w:rsidR="008B5616">
        <w:rPr>
          <w:rFonts w:ascii="Arial" w:hAnsi="Arial" w:cs="Arial"/>
          <w:sz w:val="24"/>
          <w:szCs w:val="24"/>
        </w:rPr>
        <w:t>tristoosamdeset</w:t>
      </w:r>
      <w:proofErr w:type="spellEnd"/>
      <w:r w:rsidR="00D00E95">
        <w:rPr>
          <w:rFonts w:ascii="Arial" w:hAnsi="Arial" w:cs="Arial"/>
          <w:sz w:val="24"/>
          <w:szCs w:val="24"/>
        </w:rPr>
        <w:t>)</w:t>
      </w:r>
      <w:r w:rsidR="00EA4976">
        <w:rPr>
          <w:rFonts w:ascii="Arial" w:hAnsi="Arial" w:cs="Arial"/>
          <w:sz w:val="24"/>
          <w:szCs w:val="24"/>
        </w:rPr>
        <w:t xml:space="preserve"> eura</w:t>
      </w:r>
      <w:bookmarkEnd w:id="0"/>
      <w:r w:rsidR="00352B45">
        <w:rPr>
          <w:rFonts w:ascii="Arial" w:hAnsi="Arial" w:cs="Arial"/>
          <w:sz w:val="24"/>
          <w:szCs w:val="24"/>
        </w:rPr>
        <w:t xml:space="preserve">, </w:t>
      </w:r>
      <w:r w:rsidRPr="00346A87">
        <w:rPr>
          <w:rFonts w:ascii="Arial" w:hAnsi="Arial" w:cs="Arial"/>
          <w:sz w:val="24"/>
          <w:szCs w:val="24"/>
        </w:rPr>
        <w:t>izrečen</w:t>
      </w:r>
      <w:r w:rsidR="005F45C8">
        <w:rPr>
          <w:rFonts w:ascii="Arial" w:hAnsi="Arial" w:cs="Arial"/>
          <w:sz w:val="24"/>
          <w:szCs w:val="24"/>
        </w:rPr>
        <w:t>a</w:t>
      </w:r>
      <w:r w:rsidRPr="00346A87">
        <w:rPr>
          <w:rFonts w:ascii="Arial" w:hAnsi="Arial" w:cs="Arial"/>
          <w:sz w:val="24"/>
          <w:szCs w:val="24"/>
        </w:rPr>
        <w:t xml:space="preserve"> </w:t>
      </w:r>
      <w:bookmarkStart w:name="_Hlk220329700" w:id="1"/>
      <w:bookmarkStart w:name="_Hlk221086461" w:id="2"/>
      <w:bookmarkStart w:name="_Hlk221107913" w:id="3"/>
      <w:r w:rsidR="002313B3">
        <w:rPr>
          <w:rFonts w:ascii="Arial" w:hAnsi="Arial" w:cs="Arial"/>
          <w:sz w:val="24"/>
          <w:szCs w:val="24"/>
        </w:rPr>
        <w:t xml:space="preserve">prekršajnim nalogom </w:t>
      </w:r>
      <w:bookmarkStart w:name="_Hlk223433332" w:id="4"/>
      <w:r w:rsidR="002313B3">
        <w:rPr>
          <w:rFonts w:ascii="Arial" w:hAnsi="Arial" w:cs="Arial"/>
          <w:sz w:val="24"/>
          <w:szCs w:val="24"/>
        </w:rPr>
        <w:t xml:space="preserve">MUP, </w:t>
      </w:r>
      <w:bookmarkStart w:name="_Hlk222209584" w:id="5"/>
      <w:r w:rsidR="002313B3">
        <w:rPr>
          <w:rFonts w:ascii="Arial" w:hAnsi="Arial" w:cs="Arial"/>
          <w:sz w:val="24"/>
          <w:szCs w:val="24"/>
        </w:rPr>
        <w:t xml:space="preserve">Policijske uprave </w:t>
      </w:r>
      <w:r w:rsidR="00D00E95">
        <w:rPr>
          <w:rFonts w:ascii="Arial" w:hAnsi="Arial" w:cs="Arial"/>
          <w:sz w:val="24"/>
          <w:szCs w:val="24"/>
        </w:rPr>
        <w:t>zagrebačke</w:t>
      </w:r>
      <w:r w:rsidR="002313B3">
        <w:rPr>
          <w:rFonts w:ascii="Arial" w:hAnsi="Arial" w:cs="Arial"/>
          <w:sz w:val="24"/>
          <w:szCs w:val="24"/>
        </w:rPr>
        <w:t xml:space="preserve">, </w:t>
      </w:r>
      <w:bookmarkEnd w:id="5"/>
      <w:r w:rsidR="00D00E95">
        <w:rPr>
          <w:rFonts w:ascii="Arial" w:hAnsi="Arial" w:cs="Arial"/>
          <w:sz w:val="24"/>
          <w:szCs w:val="24"/>
        </w:rPr>
        <w:t>I postaje prometne policije Zagreb</w:t>
      </w:r>
      <w:r w:rsidR="00474DE4">
        <w:rPr>
          <w:rFonts w:ascii="Arial" w:hAnsi="Arial" w:cs="Arial"/>
          <w:sz w:val="24"/>
          <w:szCs w:val="24"/>
        </w:rPr>
        <w:t xml:space="preserve">, poslovne oznake </w:t>
      </w:r>
      <w:r w:rsidR="002313B3">
        <w:rPr>
          <w:rFonts w:ascii="Arial" w:hAnsi="Arial" w:cs="Arial"/>
          <w:sz w:val="24"/>
          <w:szCs w:val="24"/>
        </w:rPr>
        <w:t>KLASA: 211-07/</w:t>
      </w:r>
      <w:r w:rsidR="00D00E95">
        <w:rPr>
          <w:rFonts w:ascii="Arial" w:hAnsi="Arial" w:cs="Arial"/>
          <w:sz w:val="24"/>
          <w:szCs w:val="24"/>
        </w:rPr>
        <w:t>23</w:t>
      </w:r>
      <w:r w:rsidR="002313B3">
        <w:rPr>
          <w:rFonts w:ascii="Arial" w:hAnsi="Arial" w:cs="Arial"/>
          <w:sz w:val="24"/>
          <w:szCs w:val="24"/>
        </w:rPr>
        <w:t>-</w:t>
      </w:r>
      <w:r w:rsidR="008B5616">
        <w:rPr>
          <w:rFonts w:ascii="Arial" w:hAnsi="Arial" w:cs="Arial"/>
          <w:sz w:val="24"/>
          <w:szCs w:val="24"/>
        </w:rPr>
        <w:t>4</w:t>
      </w:r>
      <w:r w:rsidR="002313B3">
        <w:rPr>
          <w:rFonts w:ascii="Arial" w:hAnsi="Arial" w:cs="Arial"/>
          <w:sz w:val="24"/>
          <w:szCs w:val="24"/>
        </w:rPr>
        <w:t>/</w:t>
      </w:r>
      <w:r w:rsidR="008B5616">
        <w:rPr>
          <w:rFonts w:ascii="Arial" w:hAnsi="Arial" w:cs="Arial"/>
          <w:sz w:val="24"/>
          <w:szCs w:val="24"/>
        </w:rPr>
        <w:t>75672</w:t>
      </w:r>
      <w:r w:rsidR="002313B3">
        <w:rPr>
          <w:rFonts w:ascii="Arial" w:hAnsi="Arial" w:cs="Arial"/>
          <w:sz w:val="24"/>
          <w:szCs w:val="24"/>
        </w:rPr>
        <w:t>, URBROJ: 511-</w:t>
      </w:r>
      <w:r w:rsidR="00D00E95">
        <w:rPr>
          <w:rFonts w:ascii="Arial" w:hAnsi="Arial" w:cs="Arial"/>
          <w:sz w:val="24"/>
          <w:szCs w:val="24"/>
        </w:rPr>
        <w:t>19-44-23-</w:t>
      </w:r>
      <w:r w:rsidR="008B5616">
        <w:rPr>
          <w:rFonts w:ascii="Arial" w:hAnsi="Arial" w:cs="Arial"/>
          <w:sz w:val="24"/>
          <w:szCs w:val="24"/>
        </w:rPr>
        <w:t>1</w:t>
      </w:r>
      <w:r w:rsidR="00D31AAF">
        <w:rPr>
          <w:rFonts w:ascii="Arial" w:hAnsi="Arial" w:cs="Arial"/>
          <w:sz w:val="24"/>
          <w:szCs w:val="24"/>
        </w:rPr>
        <w:t xml:space="preserve"> </w:t>
      </w:r>
      <w:r w:rsidR="00474DE4">
        <w:rPr>
          <w:rFonts w:ascii="Arial" w:hAnsi="Arial" w:cs="Arial"/>
          <w:sz w:val="24"/>
          <w:szCs w:val="24"/>
        </w:rPr>
        <w:t xml:space="preserve">od </w:t>
      </w:r>
      <w:r w:rsidR="008B5616">
        <w:rPr>
          <w:rFonts w:ascii="Arial" w:hAnsi="Arial" w:cs="Arial"/>
          <w:sz w:val="24"/>
          <w:szCs w:val="24"/>
        </w:rPr>
        <w:t>9. listopada</w:t>
      </w:r>
      <w:r w:rsidR="00D00E95">
        <w:rPr>
          <w:rFonts w:ascii="Arial" w:hAnsi="Arial" w:cs="Arial"/>
          <w:sz w:val="24"/>
          <w:szCs w:val="24"/>
        </w:rPr>
        <w:t xml:space="preserve"> 2023</w:t>
      </w:r>
      <w:r w:rsidR="000715E6">
        <w:rPr>
          <w:rFonts w:ascii="Arial" w:hAnsi="Arial" w:cs="Arial"/>
          <w:sz w:val="24"/>
          <w:szCs w:val="24"/>
        </w:rPr>
        <w:t>.</w:t>
      </w:r>
      <w:bookmarkEnd w:id="1"/>
      <w:bookmarkEnd w:id="2"/>
      <w:bookmarkEnd w:id="3"/>
      <w:bookmarkEnd w:id="4"/>
      <w:r w:rsidR="00B27A9E">
        <w:rPr>
          <w:rFonts w:ascii="Arial" w:hAnsi="Arial" w:cs="Arial"/>
          <w:sz w:val="24"/>
          <w:szCs w:val="24"/>
        </w:rPr>
        <w:t xml:space="preserve">, </w:t>
      </w:r>
      <w:r w:rsidRPr="00346A87">
        <w:rPr>
          <w:rFonts w:ascii="Arial" w:hAnsi="Arial" w:cs="Arial"/>
          <w:sz w:val="24"/>
          <w:szCs w:val="24"/>
        </w:rPr>
        <w:t xml:space="preserve">zamjenjuje se </w:t>
      </w:r>
      <w:r w:rsidRPr="00641C29">
        <w:rPr>
          <w:rFonts w:ascii="Arial" w:hAnsi="Arial" w:cs="Arial"/>
          <w:b/>
          <w:sz w:val="24"/>
          <w:szCs w:val="24"/>
        </w:rPr>
        <w:t>radom za opće dobro u trajanju od</w:t>
      </w:r>
      <w:r w:rsidR="00AA2BCD">
        <w:rPr>
          <w:rFonts w:ascii="Arial" w:hAnsi="Arial" w:cs="Arial"/>
          <w:b/>
          <w:sz w:val="24"/>
          <w:szCs w:val="24"/>
        </w:rPr>
        <w:t xml:space="preserve"> </w:t>
      </w:r>
      <w:r w:rsidR="008B5616">
        <w:rPr>
          <w:rFonts w:ascii="Arial" w:hAnsi="Arial" w:cs="Arial"/>
          <w:b/>
          <w:sz w:val="24"/>
          <w:szCs w:val="24"/>
        </w:rPr>
        <w:t>20 (dvadeset</w:t>
      </w:r>
      <w:r w:rsidR="00D66D4E">
        <w:rPr>
          <w:rFonts w:ascii="Arial" w:hAnsi="Arial" w:cs="Arial"/>
          <w:b/>
          <w:sz w:val="24"/>
          <w:szCs w:val="24"/>
        </w:rPr>
        <w:t>) sat</w:t>
      </w:r>
      <w:r w:rsidR="008B5616">
        <w:rPr>
          <w:rFonts w:ascii="Arial" w:hAnsi="Arial" w:cs="Arial"/>
          <w:b/>
          <w:sz w:val="24"/>
          <w:szCs w:val="24"/>
        </w:rPr>
        <w:t>i</w:t>
      </w:r>
      <w:r w:rsidRPr="00641C29">
        <w:rPr>
          <w:rFonts w:ascii="Arial" w:hAnsi="Arial" w:cs="Arial"/>
          <w:b/>
          <w:sz w:val="24"/>
          <w:szCs w:val="24"/>
        </w:rPr>
        <w:t>.</w:t>
      </w:r>
    </w:p>
    <w:p w:rsidRPr="00346A87" w:rsidR="00AE6E26" w:rsidP="00AE6E26" w:rsidRDefault="00AE6E26" w14:paraId="7E4CC95A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 xml:space="preserve">        II. Osuđenik se upućuje na izvršavanje rada za opće dobro iz točke I. ovog rješenja u ustanovu i drugu pravnu osobu s kojima je ministarstvo nadležno za poslove pravosuđa </w:t>
      </w:r>
      <w:r w:rsidRPr="00346A87" w:rsidR="00457D49">
        <w:rPr>
          <w:rFonts w:ascii="Arial" w:hAnsi="Arial" w:cs="Arial"/>
          <w:sz w:val="24"/>
          <w:szCs w:val="24"/>
        </w:rPr>
        <w:t xml:space="preserve">i uprave </w:t>
      </w:r>
      <w:r w:rsidRPr="00346A87">
        <w:rPr>
          <w:rFonts w:ascii="Arial" w:hAnsi="Arial" w:cs="Arial"/>
          <w:sz w:val="24"/>
          <w:szCs w:val="24"/>
        </w:rPr>
        <w:t>sklopilo ugovore o postojanju zajedničkog interesa za izvršavanje rada za opće dobro u prekršajnom postupku i o tome vodi evidenciju.</w:t>
      </w:r>
    </w:p>
    <w:p w:rsidRPr="00641C29" w:rsidR="00AE6E26" w:rsidP="00AE6E26" w:rsidRDefault="00AE6E26" w14:paraId="62D58A36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III. Ukoliko osuđenik ne prihvati rad za opće dobro ili se na uredan poziv suda izvršenja ne odazove radi primitka naredbe o upućivanju na izvršavanje rada sukladno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152.c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ili ga ne izvrši svojom krivnjom u roku koji je za to određen sukladno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3. Prekršajnog zakona, osuđeniku se neplaćena novčana kazna iz točke I. izreke ovog rješenja </w:t>
      </w:r>
      <w:r w:rsidRPr="00641C29">
        <w:rPr>
          <w:rFonts w:ascii="Arial" w:hAnsi="Arial" w:cs="Arial"/>
          <w:sz w:val="24"/>
          <w:szCs w:val="24"/>
        </w:rPr>
        <w:t>zamjenjuje</w:t>
      </w:r>
      <w:r w:rsidRPr="00641C29">
        <w:rPr>
          <w:rFonts w:ascii="Arial" w:hAnsi="Arial" w:cs="Arial"/>
          <w:b/>
          <w:sz w:val="24"/>
          <w:szCs w:val="24"/>
        </w:rPr>
        <w:t xml:space="preserve"> kaznom zatvora u trajanju od </w:t>
      </w:r>
      <w:r w:rsidR="008B5616">
        <w:rPr>
          <w:rFonts w:ascii="Arial" w:hAnsi="Arial" w:cs="Arial"/>
          <w:b/>
          <w:sz w:val="24"/>
          <w:szCs w:val="24"/>
        </w:rPr>
        <w:t>10 (deset)</w:t>
      </w:r>
      <w:r w:rsidRPr="00641C29">
        <w:rPr>
          <w:rFonts w:ascii="Arial" w:hAnsi="Arial" w:cs="Arial"/>
          <w:b/>
          <w:sz w:val="24"/>
          <w:szCs w:val="24"/>
        </w:rPr>
        <w:t> dana.</w:t>
      </w:r>
    </w:p>
    <w:p w:rsidRPr="00346A87" w:rsidR="00AE6E26" w:rsidP="00AE6E26" w:rsidRDefault="00AE6E26" w14:paraId="35243806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49860211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Obrazloženje</w:t>
      </w:r>
    </w:p>
    <w:p w:rsidRPr="00346A87" w:rsidR="00AE6E26" w:rsidP="00AE6E26" w:rsidRDefault="00AE6E26" w14:paraId="350A0F6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Pr="00346A87" w:rsidR="00AE6E26" w:rsidP="00AE6E26" w:rsidRDefault="00AE6E26" w14:paraId="5DFCE7D5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</w:t>
      </w:r>
      <w:r w:rsidR="002313B3">
        <w:rPr>
          <w:rFonts w:ascii="Arial" w:hAnsi="Arial" w:cs="Arial"/>
          <w:sz w:val="24"/>
          <w:szCs w:val="24"/>
        </w:rPr>
        <w:t xml:space="preserve">Prekršajnim nalogom </w:t>
      </w:r>
      <w:r w:rsidR="008B5616">
        <w:rPr>
          <w:rFonts w:ascii="Arial" w:hAnsi="Arial" w:cs="Arial"/>
          <w:sz w:val="24"/>
          <w:szCs w:val="24"/>
        </w:rPr>
        <w:t>MUP, Policijske uprave zagrebačke, I postaje prometne policije Zagreb, poslovne oznake KLASA: 211-07/23-4/75672, URBROJ: 511-19-44-23-1 od 9. listopada 2023.</w:t>
      </w:r>
      <w:r w:rsidR="0093459B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 xml:space="preserve">osuđeniku </w:t>
      </w:r>
      <w:r w:rsidR="008B5616">
        <w:rPr>
          <w:rFonts w:ascii="Arial" w:hAnsi="Arial" w:cs="Arial"/>
          <w:sz w:val="24"/>
          <w:szCs w:val="24"/>
        </w:rPr>
        <w:t xml:space="preserve">Darku </w:t>
      </w:r>
      <w:proofErr w:type="spellStart"/>
      <w:r w:rsidR="008B5616">
        <w:rPr>
          <w:rFonts w:ascii="Arial" w:hAnsi="Arial" w:cs="Arial"/>
          <w:sz w:val="24"/>
          <w:szCs w:val="24"/>
        </w:rPr>
        <w:t>Črljenec</w:t>
      </w:r>
      <w:proofErr w:type="spellEnd"/>
      <w:r w:rsidRPr="00346A87" w:rsidR="004C7F19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 xml:space="preserve">izrečena je novčana kazna u iznosu </w:t>
      </w:r>
      <w:r w:rsidR="008B5616">
        <w:rPr>
          <w:rFonts w:ascii="Arial" w:hAnsi="Arial" w:cs="Arial"/>
          <w:sz w:val="24"/>
          <w:szCs w:val="24"/>
        </w:rPr>
        <w:t>380,00 (</w:t>
      </w:r>
      <w:proofErr w:type="spellStart"/>
      <w:r w:rsidR="008B5616">
        <w:rPr>
          <w:rFonts w:ascii="Arial" w:hAnsi="Arial" w:cs="Arial"/>
          <w:sz w:val="24"/>
          <w:szCs w:val="24"/>
        </w:rPr>
        <w:t>tristoosamdeset</w:t>
      </w:r>
      <w:proofErr w:type="spellEnd"/>
      <w:r w:rsidR="008B5616">
        <w:rPr>
          <w:rFonts w:ascii="Arial" w:hAnsi="Arial" w:cs="Arial"/>
          <w:sz w:val="24"/>
          <w:szCs w:val="24"/>
        </w:rPr>
        <w:t>) eura</w:t>
      </w:r>
      <w:r w:rsidRPr="00346A87">
        <w:rPr>
          <w:rFonts w:ascii="Arial" w:hAnsi="Arial" w:cs="Arial"/>
          <w:sz w:val="24"/>
          <w:szCs w:val="24"/>
        </w:rPr>
        <w:t xml:space="preserve">. Odluka o prekršaju postala je pravomoćna </w:t>
      </w:r>
      <w:r w:rsidR="008B5616">
        <w:rPr>
          <w:rFonts w:ascii="Arial" w:hAnsi="Arial" w:cs="Arial"/>
          <w:sz w:val="24"/>
          <w:szCs w:val="24"/>
        </w:rPr>
        <w:t>3. studenog</w:t>
      </w:r>
      <w:r w:rsidR="00D00E95">
        <w:rPr>
          <w:rFonts w:ascii="Arial" w:hAnsi="Arial" w:cs="Arial"/>
          <w:sz w:val="24"/>
          <w:szCs w:val="24"/>
        </w:rPr>
        <w:t xml:space="preserve"> 2023</w:t>
      </w:r>
      <w:r w:rsidR="00AA107D">
        <w:rPr>
          <w:rFonts w:ascii="Arial" w:hAnsi="Arial" w:cs="Arial"/>
          <w:sz w:val="24"/>
          <w:szCs w:val="24"/>
        </w:rPr>
        <w:t>.</w:t>
      </w:r>
      <w:r w:rsidR="00AA2BCD">
        <w:rPr>
          <w:rFonts w:ascii="Arial" w:hAnsi="Arial" w:cs="Arial"/>
          <w:sz w:val="24"/>
          <w:szCs w:val="24"/>
        </w:rPr>
        <w:t xml:space="preserve"> </w:t>
      </w:r>
      <w:r w:rsidRPr="00346A87" w:rsidR="009F27F6">
        <w:rPr>
          <w:rFonts w:ascii="Arial" w:hAnsi="Arial" w:cs="Arial"/>
          <w:sz w:val="24"/>
          <w:szCs w:val="24"/>
        </w:rPr>
        <w:t xml:space="preserve">Budući osuđenik u roku određenom u odluci o prekršaju nije platio novčanu kaznu, niti je naplaćena prisilno, </w:t>
      </w:r>
      <w:r w:rsidRPr="00346A87">
        <w:rPr>
          <w:rFonts w:ascii="Arial" w:hAnsi="Arial" w:cs="Arial"/>
          <w:sz w:val="24"/>
          <w:szCs w:val="24"/>
        </w:rPr>
        <w:t>odlučeno je kao pod točkom I. izreke rješenja, kako je to propisano odredbom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računajući da se svakih </w:t>
      </w:r>
      <w:r w:rsidR="00062B07">
        <w:rPr>
          <w:rFonts w:ascii="Arial" w:hAnsi="Arial" w:cs="Arial"/>
          <w:sz w:val="24"/>
          <w:szCs w:val="24"/>
        </w:rPr>
        <w:t xml:space="preserve">započetih </w:t>
      </w:r>
      <w:r w:rsidR="00062B07">
        <w:rPr>
          <w:rFonts w:ascii="Arial" w:hAnsi="Arial" w:cs="Arial"/>
          <w:sz w:val="24"/>
          <w:szCs w:val="24"/>
        </w:rPr>
        <w:lastRenderedPageBreak/>
        <w:t>trideset devet eura i osamdeset dva centa</w:t>
      </w:r>
      <w:r w:rsidRPr="00346A87">
        <w:rPr>
          <w:rFonts w:ascii="Arial" w:hAnsi="Arial" w:cs="Arial"/>
          <w:sz w:val="24"/>
          <w:szCs w:val="24"/>
        </w:rPr>
        <w:t xml:space="preserve"> novčane kazne zamijeni s dva sata rada za opće dobro odnosno jednim danom zatvora, pri čemu rad za opće dobro ne smije biti kraći od šest sati niti dulji od dvjesto</w:t>
      </w:r>
      <w:r w:rsidRPr="00346A87" w:rsidR="0024135F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četrdeset sati, a zatvor ne smije biti kraći od tri dana ni dulji od šezdeset dana.</w:t>
      </w:r>
    </w:p>
    <w:p w:rsidRPr="00346A87" w:rsidR="00AE6E26" w:rsidP="00AE6E26" w:rsidRDefault="00AE6E26" w14:paraId="4A56D04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Prema odredbi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151.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2. Prekršajnog zakona pravomoćna odluka izvršava se kad je uredno dostavljena osuđeniku i kad za njeno izvršenje ne postoje zakonske smetnje.</w:t>
      </w:r>
    </w:p>
    <w:p w:rsidRPr="00346A87" w:rsidR="00AE6E26" w:rsidP="00AE6E26" w:rsidRDefault="00AE6E26" w14:paraId="7F816EA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152.a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2. Zakona, s područja svoje nadležnosti.</w:t>
      </w:r>
    </w:p>
    <w:p w:rsidRPr="00346A87" w:rsidR="00AE6E26" w:rsidP="00AE6E26" w:rsidRDefault="00AE6E26" w14:paraId="237F4A0C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 Rješenjem je određena i zamjena neplaćene novčane kazne kaznom zatvora za slučaj da osuđenik ne prihvati rad za opće dobro sukladno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152.c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6. Prekršajnog zakona ili ga ne izvrši svojom krivnjom u roku koji je za to određen sukladno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</w:t>
      </w:r>
      <w:r w:rsidR="002A076C">
        <w:rPr>
          <w:rFonts w:ascii="Arial" w:hAnsi="Arial" w:cs="Arial"/>
          <w:sz w:val="24"/>
          <w:szCs w:val="24"/>
        </w:rPr>
        <w:t xml:space="preserve"> </w:t>
      </w:r>
      <w:r w:rsidRPr="00346A87">
        <w:rPr>
          <w:rFonts w:ascii="Arial" w:hAnsi="Arial" w:cs="Arial"/>
          <w:sz w:val="24"/>
          <w:szCs w:val="24"/>
        </w:rPr>
        <w:t>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3. Prekršajnog zakona.</w:t>
      </w:r>
    </w:p>
    <w:p w:rsidRPr="00346A87" w:rsidR="00AE6E26" w:rsidP="00AE6E26" w:rsidRDefault="00AE6E26" w14:paraId="6548838D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34.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7. Prekršajnog zakona.</w:t>
      </w:r>
    </w:p>
    <w:p w:rsidRPr="00346A87" w:rsidR="00AE6E26" w:rsidP="00AE6E26" w:rsidRDefault="00AE6E26" w14:paraId="29EBA63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Osuđenik je obavezan nakon pravomoćnosti i izvršnosti ovog rješenja odazvati se pozivu ovog suda radi dostave naredbe o upućivanju na izvršenje rada i davanja pisane izjave o prihvaćanju rada za opće dobro sukladno čl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152.c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1. i st</w:t>
      </w:r>
      <w:r w:rsidR="002A076C">
        <w:rPr>
          <w:rFonts w:ascii="Arial" w:hAnsi="Arial" w:cs="Arial"/>
          <w:sz w:val="24"/>
          <w:szCs w:val="24"/>
        </w:rPr>
        <w:t>.</w:t>
      </w:r>
      <w:r w:rsidRPr="00346A87">
        <w:rPr>
          <w:rFonts w:ascii="Arial" w:hAnsi="Arial" w:cs="Arial"/>
          <w:sz w:val="24"/>
          <w:szCs w:val="24"/>
        </w:rPr>
        <w:t xml:space="preserve"> 2. Prekršajnog zakona, jer će u suprotnome sud odmah izdati naredbu o upućivanju osuđenika na izdržavanje kazne zatvora iz točke III. izreke ovog rješenja u nadležnu ustanovu za izvršavanje zatvora.</w:t>
      </w:r>
    </w:p>
    <w:p w:rsidRPr="00346A87" w:rsidR="00AE6E26" w:rsidP="00AE6E26" w:rsidRDefault="00AE6E26" w14:paraId="50547EB2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</w:p>
    <w:p w:rsidR="00AE6E26" w:rsidP="00AE6E26" w:rsidRDefault="0006194D" w14:paraId="548D500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Velika Gorica, </w:t>
      </w:r>
      <w:r w:rsidR="00EB73C2">
        <w:rPr>
          <w:rFonts w:ascii="Arial" w:hAnsi="Arial" w:cs="Arial"/>
          <w:sz w:val="24"/>
          <w:szCs w:val="24"/>
        </w:rPr>
        <w:t>15. svibnja</w:t>
      </w:r>
      <w:r w:rsidR="004E5105">
        <w:rPr>
          <w:rFonts w:ascii="Arial" w:hAnsi="Arial" w:cs="Arial"/>
          <w:sz w:val="24"/>
          <w:szCs w:val="24"/>
        </w:rPr>
        <w:t xml:space="preserve"> </w:t>
      </w:r>
      <w:r w:rsidR="00A35F82">
        <w:rPr>
          <w:rFonts w:ascii="Arial" w:hAnsi="Arial" w:cs="Arial"/>
          <w:sz w:val="24"/>
          <w:szCs w:val="24"/>
        </w:rPr>
        <w:t>202</w:t>
      </w:r>
      <w:r w:rsidR="00AA107D">
        <w:rPr>
          <w:rFonts w:ascii="Arial" w:hAnsi="Arial" w:cs="Arial"/>
          <w:sz w:val="24"/>
          <w:szCs w:val="24"/>
        </w:rPr>
        <w:t>6</w:t>
      </w:r>
      <w:r w:rsidR="005F2B99">
        <w:rPr>
          <w:rFonts w:ascii="Arial" w:hAnsi="Arial" w:cs="Arial"/>
          <w:sz w:val="24"/>
          <w:szCs w:val="24"/>
        </w:rPr>
        <w:t>.</w:t>
      </w:r>
      <w:r w:rsidRPr="00346A87" w:rsidR="00B90522">
        <w:rPr>
          <w:rFonts w:ascii="Arial" w:hAnsi="Arial" w:cs="Arial"/>
          <w:sz w:val="24"/>
          <w:szCs w:val="24"/>
        </w:rPr>
        <w:t xml:space="preserve"> </w:t>
      </w:r>
    </w:p>
    <w:p w:rsidRPr="00346A87" w:rsidR="00D55ADE" w:rsidP="00AE6E26" w:rsidRDefault="00D55ADE" w14:paraId="4C43DC75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3098"/>
        <w:gridCol w:w="3193"/>
        <w:gridCol w:w="3099"/>
      </w:tblGrid>
      <w:tr w:rsidRPr="00346A87" w:rsidR="00AE6E26" w14:paraId="73CECD08" w14:textId="77777777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626D4C05" w14:textId="77777777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Zapisničar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160A3BA7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AE6E26" w:rsidRDefault="00AE6E26" w14:paraId="219F355C" w14:textId="77777777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Sudac</w:t>
            </w:r>
          </w:p>
        </w:tc>
      </w:tr>
      <w:tr w:rsidRPr="00346A87" w:rsidR="00AE6E26" w14:paraId="552ED20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24135F" w:rsidRDefault="00AE6E26" w14:paraId="5F9C981A" w14:textId="3BA6F457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  <w:r w:rsidR="00AA107D">
              <w:rPr>
                <w:rFonts w:ascii="Arial" w:hAnsi="Arial" w:cs="Arial" w:eastAsiaTheme="minorHAnsi"/>
                <w:lang w:val="hr-HR" w:eastAsia="en-US"/>
              </w:rPr>
              <w:t>Martina Krulc</w:t>
            </w:r>
            <w:r w:rsidR="00400F96">
              <w:rPr>
                <w:rFonts w:ascii="Arial" w:hAnsi="Arial" w:cs="Arial" w:eastAsiaTheme="minorHAnsi"/>
                <w:lang w:val="hr-HR" w:eastAsia="en-US"/>
              </w:rPr>
              <w:t>, v.r.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46A87" w:rsidR="00AE6E26" w:rsidP="00AE6E26" w:rsidRDefault="00AE6E26" w14:paraId="15840260" w14:textId="77777777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46A8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46A87" w:rsidR="00AE6E26" w:rsidP="004E5105" w:rsidRDefault="008B5616" w14:paraId="045BEA0E" w14:textId="4F0069A5">
            <w:pPr>
              <w:spacing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/>
              </w:rPr>
              <w:t xml:space="preserve">Gordana </w:t>
            </w:r>
            <w:proofErr w:type="spellStart"/>
            <w:r>
              <w:rPr>
                <w:rFonts w:ascii="Arial" w:hAnsi="Arial" w:cs="Arial"/>
              </w:rPr>
              <w:t>Trivunov</w:t>
            </w:r>
            <w:proofErr w:type="spellEnd"/>
            <w:r w:rsidR="00400F96">
              <w:rPr>
                <w:rFonts w:ascii="Arial" w:hAnsi="Arial" w:cs="Arial"/>
              </w:rPr>
              <w:t xml:space="preserve">, </w:t>
            </w:r>
            <w:proofErr w:type="spellStart"/>
            <w:r w:rsidR="00400F96">
              <w:rPr>
                <w:rFonts w:ascii="Arial" w:hAnsi="Arial" w:cs="Arial"/>
              </w:rPr>
              <w:t>v.r.</w:t>
            </w:r>
            <w:proofErr w:type="spellEnd"/>
          </w:p>
        </w:tc>
      </w:tr>
    </w:tbl>
    <w:p w:rsidRPr="00346A87" w:rsidR="00AE6E26" w:rsidP="00AE6E26" w:rsidRDefault="00AE6E26" w14:paraId="003B760A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</w:t>
      </w:r>
      <w:r w:rsidRPr="00346A87">
        <w:rPr>
          <w:rFonts w:ascii="Arial" w:hAnsi="Arial" w:cs="Arial"/>
          <w:sz w:val="24"/>
          <w:szCs w:val="24"/>
        </w:rPr>
        <w:br/>
        <w:t xml:space="preserve"> </w:t>
      </w:r>
    </w:p>
    <w:p w:rsidRPr="00346A87" w:rsidR="00AE6E26" w:rsidP="00AE6E26" w:rsidRDefault="00AE6E26" w14:paraId="042C12E9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Uputa o pravnom lijeku:</w:t>
      </w:r>
    </w:p>
    <w:p w:rsidR="00AE6E26" w:rsidP="0024135F" w:rsidRDefault="00AE6E26" w14:paraId="29DE2DB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  Protiv ovog rješenja dopuštena je žalba u roku od 3 (tri) dana od dana dostave. Žalba se podnosi Općinsk</w:t>
      </w:r>
      <w:r w:rsidR="00EB73C2">
        <w:rPr>
          <w:rFonts w:ascii="Arial" w:hAnsi="Arial" w:cs="Arial"/>
          <w:sz w:val="24"/>
          <w:szCs w:val="24"/>
        </w:rPr>
        <w:t>om</w:t>
      </w:r>
      <w:r w:rsidRPr="00346A87">
        <w:rPr>
          <w:rFonts w:ascii="Arial" w:hAnsi="Arial" w:cs="Arial"/>
          <w:sz w:val="24"/>
          <w:szCs w:val="24"/>
        </w:rPr>
        <w:t xml:space="preserve"> sud</w:t>
      </w:r>
      <w:r w:rsidR="00EB73C2">
        <w:rPr>
          <w:rFonts w:ascii="Arial" w:hAnsi="Arial" w:cs="Arial"/>
          <w:sz w:val="24"/>
          <w:szCs w:val="24"/>
        </w:rPr>
        <w:t>u</w:t>
      </w:r>
      <w:r w:rsidRPr="00346A87">
        <w:rPr>
          <w:rFonts w:ascii="Arial" w:hAnsi="Arial" w:cs="Arial"/>
          <w:sz w:val="24"/>
          <w:szCs w:val="24"/>
        </w:rPr>
        <w:t xml:space="preserve"> u Velikoj Gorici</w:t>
      </w:r>
      <w:r w:rsidR="007C3846">
        <w:rPr>
          <w:rFonts w:ascii="Arial" w:hAnsi="Arial" w:cs="Arial"/>
          <w:sz w:val="24"/>
          <w:szCs w:val="24"/>
        </w:rPr>
        <w:t>,</w:t>
      </w:r>
      <w:r w:rsidRPr="00346A87">
        <w:rPr>
          <w:rFonts w:ascii="Arial" w:hAnsi="Arial" w:cs="Arial"/>
          <w:sz w:val="24"/>
          <w:szCs w:val="24"/>
        </w:rPr>
        <w:t xml:space="preserve"> Prekršajni odjel, </w:t>
      </w:r>
      <w:r w:rsidR="00A35F82">
        <w:rPr>
          <w:rFonts w:ascii="Arial" w:hAnsi="Arial" w:cs="Arial"/>
          <w:sz w:val="24"/>
          <w:szCs w:val="24"/>
        </w:rPr>
        <w:t>Šetalište Franje Lučića 1</w:t>
      </w:r>
      <w:r w:rsidRPr="00346A87">
        <w:rPr>
          <w:rFonts w:ascii="Arial" w:hAnsi="Arial" w:cs="Arial"/>
          <w:sz w:val="24"/>
          <w:szCs w:val="24"/>
        </w:rPr>
        <w:t xml:space="preserve">, Velika Gorica, u </w:t>
      </w:r>
      <w:r w:rsidR="00EB73C2">
        <w:rPr>
          <w:rFonts w:ascii="Arial" w:hAnsi="Arial" w:cs="Arial"/>
          <w:sz w:val="24"/>
          <w:szCs w:val="24"/>
        </w:rPr>
        <w:t>dva</w:t>
      </w:r>
      <w:r w:rsidRPr="00346A87">
        <w:rPr>
          <w:rFonts w:ascii="Arial" w:hAnsi="Arial" w:cs="Arial"/>
          <w:sz w:val="24"/>
          <w:szCs w:val="24"/>
        </w:rPr>
        <w:t xml:space="preserve"> primjerka, a o žalbi odlučuje Visoki prekršajni sud Republike Hrvatske.</w:t>
      </w:r>
    </w:p>
    <w:p w:rsidR="000F2967" w:rsidP="0024135F" w:rsidRDefault="000F2967" w14:paraId="4B8DA39B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5ADE" w:rsidP="0024135F" w:rsidRDefault="00D55ADE" w14:paraId="13CA5335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0F96" w:rsidP="004E402C" w:rsidRDefault="00400F96" w14:paraId="15863003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točnost </w:t>
      </w:r>
      <w:proofErr w:type="spellStart"/>
      <w:r>
        <w:rPr>
          <w:rFonts w:ascii="Arial" w:hAnsi="Arial" w:cs="Arial"/>
          <w:sz w:val="24"/>
          <w:szCs w:val="24"/>
        </w:rPr>
        <w:t>otpravka</w:t>
      </w:r>
      <w:proofErr w:type="spellEnd"/>
      <w:r>
        <w:rPr>
          <w:rFonts w:ascii="Arial" w:hAnsi="Arial" w:cs="Arial"/>
          <w:sz w:val="24"/>
          <w:szCs w:val="24"/>
        </w:rPr>
        <w:t xml:space="preserve"> – ovlašteni službenik</w:t>
      </w:r>
    </w:p>
    <w:p w:rsidR="00400F96" w:rsidP="004E402C" w:rsidRDefault="00400F96" w14:paraId="57ECA6AD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Martina Krulc </w:t>
      </w:r>
    </w:p>
    <w:p w:rsidRPr="00346A87" w:rsidR="000F2967" w:rsidP="0024135F" w:rsidRDefault="000F2967" w14:paraId="62E8F34F" w14:textId="2362849D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6E26" w:rsidP="005A371B" w:rsidRDefault="00AE6E26" w14:paraId="1DCB1104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46A87">
        <w:rPr>
          <w:rFonts w:ascii="Arial" w:hAnsi="Arial" w:cs="Arial"/>
          <w:sz w:val="24"/>
          <w:szCs w:val="24"/>
        </w:rPr>
        <w:t>      </w:t>
      </w:r>
    </w:p>
    <w:sectPr w:rsidR="00AE6E26" w:rsidSect="002E7A03">
      <w:pgSz w:w="12240" w:h="15840"/>
      <w:pgMar w:top="1425" w:right="1425" w:bottom="1276" w:left="1425" w:header="720" w:footer="720" w:gutter="0"/>
      <w:cols w:space="720"/>
      <w:noEndnote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429EC" w:rsidP="002E7A03" w:rsidRDefault="004429EC" w14:paraId="4FD31E97" w14:textId="77777777">
      <w:pPr>
        <w:spacing w:after="0" w:line="240" w:lineRule="auto"/>
      </w:pPr>
      <w:r>
        <w:separator/>
      </w:r>
    </w:p>
  </w:endnote>
  <w:endnote w:type="continuationSeparator" w:id="0">
    <w:p w:rsidR="004429EC" w:rsidP="002E7A03" w:rsidRDefault="004429EC" w14:paraId="25910F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429EC" w:rsidP="002E7A03" w:rsidRDefault="004429EC" w14:paraId="71A953F3" w14:textId="77777777">
      <w:pPr>
        <w:spacing w:after="0" w:line="240" w:lineRule="auto"/>
      </w:pPr>
      <w:r>
        <w:separator/>
      </w:r>
    </w:p>
  </w:footnote>
  <w:footnote w:type="continuationSeparator" w:id="0">
    <w:p w:rsidR="004429EC" w:rsidP="002E7A03" w:rsidRDefault="004429EC" w14:paraId="7DCBBBA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0903CF"/>
    <w:multiLevelType w:val="hybridMultilevel"/>
    <w:tmpl w:val="0AFA9286"/>
    <w:lvl w:ilvl="0" w:tplc="0A34C4D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68D"/>
    <w:rsid w:val="00010579"/>
    <w:rsid w:val="0001138A"/>
    <w:rsid w:val="00042397"/>
    <w:rsid w:val="00052694"/>
    <w:rsid w:val="0006194D"/>
    <w:rsid w:val="00062B07"/>
    <w:rsid w:val="000715E6"/>
    <w:rsid w:val="000B51A2"/>
    <w:rsid w:val="000D3984"/>
    <w:rsid w:val="000D7725"/>
    <w:rsid w:val="000F2967"/>
    <w:rsid w:val="00104748"/>
    <w:rsid w:val="00167FE5"/>
    <w:rsid w:val="0017699C"/>
    <w:rsid w:val="0019167E"/>
    <w:rsid w:val="001A294A"/>
    <w:rsid w:val="001F0391"/>
    <w:rsid w:val="002262F9"/>
    <w:rsid w:val="002313B3"/>
    <w:rsid w:val="0024135F"/>
    <w:rsid w:val="00253FA9"/>
    <w:rsid w:val="00265928"/>
    <w:rsid w:val="00270F03"/>
    <w:rsid w:val="002A076C"/>
    <w:rsid w:val="002B002E"/>
    <w:rsid w:val="002B6D53"/>
    <w:rsid w:val="002C6BF1"/>
    <w:rsid w:val="002E3AE0"/>
    <w:rsid w:val="002E7A03"/>
    <w:rsid w:val="002F2FA0"/>
    <w:rsid w:val="002F3F5C"/>
    <w:rsid w:val="0033510B"/>
    <w:rsid w:val="00346A87"/>
    <w:rsid w:val="00352B45"/>
    <w:rsid w:val="003557ED"/>
    <w:rsid w:val="003635BA"/>
    <w:rsid w:val="00376608"/>
    <w:rsid w:val="003B6173"/>
    <w:rsid w:val="003F059C"/>
    <w:rsid w:val="003F323F"/>
    <w:rsid w:val="003F64E8"/>
    <w:rsid w:val="00400F96"/>
    <w:rsid w:val="0042744D"/>
    <w:rsid w:val="00431672"/>
    <w:rsid w:val="004429EC"/>
    <w:rsid w:val="004561BF"/>
    <w:rsid w:val="00457D49"/>
    <w:rsid w:val="00474DE4"/>
    <w:rsid w:val="00476BC6"/>
    <w:rsid w:val="004C7F19"/>
    <w:rsid w:val="004D05ED"/>
    <w:rsid w:val="004D6F27"/>
    <w:rsid w:val="004E5105"/>
    <w:rsid w:val="0050766D"/>
    <w:rsid w:val="00564BA3"/>
    <w:rsid w:val="00583E72"/>
    <w:rsid w:val="005A1656"/>
    <w:rsid w:val="005A371B"/>
    <w:rsid w:val="005F2B99"/>
    <w:rsid w:val="005F45C8"/>
    <w:rsid w:val="00635A9E"/>
    <w:rsid w:val="00641C29"/>
    <w:rsid w:val="00646F47"/>
    <w:rsid w:val="006E0C33"/>
    <w:rsid w:val="006F000D"/>
    <w:rsid w:val="006F1FD1"/>
    <w:rsid w:val="00737E10"/>
    <w:rsid w:val="00740DBE"/>
    <w:rsid w:val="00772B94"/>
    <w:rsid w:val="007944F0"/>
    <w:rsid w:val="00794674"/>
    <w:rsid w:val="007A4E8F"/>
    <w:rsid w:val="007B365C"/>
    <w:rsid w:val="007B36A2"/>
    <w:rsid w:val="007B492D"/>
    <w:rsid w:val="007C3846"/>
    <w:rsid w:val="007C4D07"/>
    <w:rsid w:val="007C61C2"/>
    <w:rsid w:val="007D03CC"/>
    <w:rsid w:val="007E162B"/>
    <w:rsid w:val="007F1E4A"/>
    <w:rsid w:val="007F2D06"/>
    <w:rsid w:val="007F76D0"/>
    <w:rsid w:val="00816FA5"/>
    <w:rsid w:val="008545FB"/>
    <w:rsid w:val="00887907"/>
    <w:rsid w:val="00896BFF"/>
    <w:rsid w:val="008B28B9"/>
    <w:rsid w:val="008B2AFC"/>
    <w:rsid w:val="008B5616"/>
    <w:rsid w:val="008E4147"/>
    <w:rsid w:val="0090018A"/>
    <w:rsid w:val="00900471"/>
    <w:rsid w:val="00906F41"/>
    <w:rsid w:val="00921D27"/>
    <w:rsid w:val="0093459B"/>
    <w:rsid w:val="00934862"/>
    <w:rsid w:val="009354BB"/>
    <w:rsid w:val="0096132F"/>
    <w:rsid w:val="009764DE"/>
    <w:rsid w:val="009A4AF6"/>
    <w:rsid w:val="009B3E49"/>
    <w:rsid w:val="009C1C16"/>
    <w:rsid w:val="009C362E"/>
    <w:rsid w:val="009D3C13"/>
    <w:rsid w:val="009D7338"/>
    <w:rsid w:val="009F22DC"/>
    <w:rsid w:val="009F27F6"/>
    <w:rsid w:val="00A324C0"/>
    <w:rsid w:val="00A35F82"/>
    <w:rsid w:val="00A4368D"/>
    <w:rsid w:val="00A61E5C"/>
    <w:rsid w:val="00A67429"/>
    <w:rsid w:val="00A7089A"/>
    <w:rsid w:val="00A83A10"/>
    <w:rsid w:val="00A87909"/>
    <w:rsid w:val="00AA107D"/>
    <w:rsid w:val="00AA2BCD"/>
    <w:rsid w:val="00AB5D9B"/>
    <w:rsid w:val="00AE6E26"/>
    <w:rsid w:val="00B1406D"/>
    <w:rsid w:val="00B27A9E"/>
    <w:rsid w:val="00B31F44"/>
    <w:rsid w:val="00B8394D"/>
    <w:rsid w:val="00B90522"/>
    <w:rsid w:val="00B91F2B"/>
    <w:rsid w:val="00BB1FC6"/>
    <w:rsid w:val="00BB6900"/>
    <w:rsid w:val="00BC157F"/>
    <w:rsid w:val="00BF5262"/>
    <w:rsid w:val="00CC3D0D"/>
    <w:rsid w:val="00D00E95"/>
    <w:rsid w:val="00D03EEC"/>
    <w:rsid w:val="00D14EE4"/>
    <w:rsid w:val="00D31AAF"/>
    <w:rsid w:val="00D55ADE"/>
    <w:rsid w:val="00D574C3"/>
    <w:rsid w:val="00D66D4E"/>
    <w:rsid w:val="00D939F3"/>
    <w:rsid w:val="00D94AE4"/>
    <w:rsid w:val="00DB3A86"/>
    <w:rsid w:val="00DD4B3D"/>
    <w:rsid w:val="00DF2260"/>
    <w:rsid w:val="00E17361"/>
    <w:rsid w:val="00E270EB"/>
    <w:rsid w:val="00E55BCE"/>
    <w:rsid w:val="00E55F6D"/>
    <w:rsid w:val="00E61683"/>
    <w:rsid w:val="00E63714"/>
    <w:rsid w:val="00E70118"/>
    <w:rsid w:val="00EA4976"/>
    <w:rsid w:val="00EB73C2"/>
    <w:rsid w:val="00EB756D"/>
    <w:rsid w:val="00EC64CA"/>
    <w:rsid w:val="00EF0F14"/>
    <w:rsid w:val="00F10420"/>
    <w:rsid w:val="00F1385A"/>
    <w:rsid w:val="00F15264"/>
    <w:rsid w:val="00F529DD"/>
    <w:rsid w:val="00F968B2"/>
    <w:rsid w:val="00FC3015"/>
    <w:rsid w:val="00FE1EE5"/>
    <w:rsid w:val="00FE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3E11C75"/>
  <w15:docId w15:val="{C8C7E42E-4B91-4EF0-B4E3-3DA80BB8828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AE6E26"/>
    <w:pPr>
      <w:autoSpaceDE w:val="false"/>
      <w:autoSpaceDN w:val="false"/>
      <w:adjustRightInd w:val="false"/>
      <w:spacing w:after="0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 w:customStyle="true">
    <w:name w:val="NormalWeb"/>
    <w:uiPriority w:val="99"/>
    <w:rsid w:val="00AE6E26"/>
    <w:pPr>
      <w:autoSpaceDE w:val="false"/>
      <w:autoSpaceDN w:val="false"/>
      <w:adjustRightInd w:val="false"/>
      <w:spacing w:before="100" w:beforeAutospacing="true" w:after="100" w:afterAutospacing="true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24135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C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C64C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E7A0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E7A03"/>
  </w:style>
  <w:style w:type="paragraph" w:styleId="Podnoje">
    <w:name w:val="footer"/>
    <w:basedOn w:val="Normal"/>
    <w:link w:val="PodnojeChar"/>
    <w:uiPriority w:val="99"/>
    <w:unhideWhenUsed/>
    <w:rsid w:val="002E7A0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E7A03"/>
  </w:style>
  <w:style w:type="character" w:styleId="Tekstrezerviranogmjesta">
    <w:name w:val="Placeholder Text"/>
    <w:basedOn w:val="Zadanifontodlomka"/>
    <w:uiPriority w:val="99"/>
    <w:semiHidden/>
    <w:rsid w:val="00400F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0F9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00F96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00F96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00F96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052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15. svibnja 2026.</izvorni_sadrzaj>
    <derivirana_varijabla naziv="DomainObject.DatumDonosenjaOdluke_1">15.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Trivunov</izvorni_sadrzaj>
    <derivirana_varijabla naziv="DomainObject.DonositeljOdluke.Prezime_1">Trivunov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2026.</izvorni_sadrzaj>
    <derivirana_varijabla naziv="DomainObject.Predmet.DatumOsnivanja_1">23.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pr.03.11.2023. izvr.13.11.2023.</izvorni_sadrzaj>
    <derivirana_varijabla naziv="DomainObject.Predmet.Opis_1">pr.03.11.2023. izvr.13.11.2023.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Ikp-357/2026</izvorni_sadrzaj>
    <derivirana_varijabla naziv="DomainObject.Predmet.OznakaBroj_1">Pp Ikp-357/2026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Črljenec</izvorni_sadrzaj>
    <derivirana_varijabla naziv="DomainObject.Predmet.ProtustrankaFormated_1">  Darko Črljenec</derivirana_varijabla>
  </DomainObject.Predmet.ProtustrankaFormated>
  <DomainObject.Predmet.ProtustrankaFormatedOIB>
    <izvorni_sadrzaj>  Darko Črljenec, OIB 03335741922</izvorni_sadrzaj>
    <derivirana_varijabla naziv="DomainObject.Predmet.ProtustrankaFormatedOIB_1">  Darko Črljenec, OIB 03335741922</derivirana_varijabla>
  </DomainObject.Predmet.ProtustrankaFormatedOIB>
  <DomainObject.Predmet.ProtustrankaFormatedWithAdress>
    <izvorni_sadrzaj> Darko Črljenec, Ulica Matice Hrvatske 7, 10410 Velika Gorica</izvorni_sadrzaj>
    <derivirana_varijabla naziv="DomainObject.Predmet.ProtustrankaFormatedWithAdress_1"> Darko Črljenec, Ulica Matice Hrvatske 7, 10410 Velika Gorica</derivirana_varijabla>
  </DomainObject.Predmet.ProtustrankaFormatedWithAdress>
  <DomainObject.Predmet.ProtustrankaFormatedWithAdressOIB>
    <izvorni_sadrzaj> Darko Črljenec, OIB 03335741922, Ulica Matice Hrvatske 7, 10410 Velika Gorica</izvorni_sadrzaj>
    <derivirana_varijabla naziv="DomainObject.Predmet.ProtustrankaFormatedWithAdressOIB_1"> Darko Črljenec, OIB 03335741922, Ulica Matice Hrvatske 7, 10410 Velika Gorica</derivirana_varijabla>
  </DomainObject.Predmet.ProtustrankaFormatedWithAdressOIB>
  <DomainObject.Predmet.ProtustrankaWithAdress>
    <izvorni_sadrzaj>Darko Črljenec Ulica Matice Hrvatske 7, 10410 Velika Gorica</izvorni_sadrzaj>
    <derivirana_varijabla naziv="DomainObject.Predmet.ProtustrankaWithAdress_1">Darko Črljenec Ulica Matice Hrvatske 7, 10410 Velika Gorica</derivirana_varijabla>
  </DomainObject.Predmet.ProtustrankaWithAdress>
  <DomainObject.Predmet.ProtustrankaWithAdressOIB>
    <izvorni_sadrzaj>Darko Črljenec, OIB 03335741922, Ulica Matice Hrvatske 7, 10410 Velika Gorica</izvorni_sadrzaj>
    <derivirana_varijabla naziv="DomainObject.Predmet.ProtustrankaWithAdressOIB_1">Darko Črljenec, OIB 03335741922, Ulica Matice Hrvatske 7, 10410 Velika Gorica</derivirana_varijabla>
  </DomainObject.Predmet.ProtustrankaWithAdressOIB>
  <DomainObject.Predmet.ProtustrankaNazivFormated>
    <izvorni_sadrzaj>Darko Črljenec</izvorni_sadrzaj>
    <derivirana_varijabla naziv="DomainObject.Predmet.ProtustrankaNazivFormated_1">Darko Črljenec</derivirana_varijabla>
  </DomainObject.Predmet.ProtustrankaNazivFormated>
  <DomainObject.Predmet.ProtustrankaNazivFormatedOIB>
    <izvorni_sadrzaj>Darko Črljenec, OIB 03335741922</izvorni_sadrzaj>
    <derivirana_varijabla naziv="DomainObject.Predmet.ProtustrankaNazivFormatedOIB_1">Darko Črljenec, OIB 03335741922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28</izvorni_sadrzaj>
    <derivirana_varijabla naziv="DomainObject.Predmet.Referada.Naziv_1">Referada 28</derivirana_varijabla>
  </DomainObject.Predmet.Referada.Naziv>
  <DomainObject.Predmet.Referada.Oznaka>
    <izvorni_sadrzaj>ref. 28</izvorni_sadrzaj>
    <derivirana_varijabla naziv="DomainObject.Predmet.Referada.Oznaka_1">ref. 28</derivirana_varijabla>
  </DomainObject.Predmet.Referada.Oznaka>
  <DomainObject.Predmet.Referada.Prostorija.Naziv>
    <izvorni_sadrzaj>soba 123</izvorni_sadrzaj>
    <derivirana_varijabla naziv="DomainObject.Predmet.Referada.Prostorija.Naziv_1">soba 123</derivirana_varijabla>
  </DomainObject.Predmet.Referada.Prostorija.Naziv>
  <DomainObject.Predmet.Referada.Prostorija.Oznaka>
    <izvorni_sadrzaj>soba 123</izvorni_sadrzaj>
    <derivirana_varijabla naziv="DomainObject.Predmet.Referada.Prostorija.Oznaka_1">soba 123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Gordana Trivunov</izvorni_sadrzaj>
    <derivirana_varijabla naziv="DomainObject.Predmet.Referada.Sudac_1">Gordana Trivunov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prekršajnih sankcija</izvorni_sadrzaj>
    <derivirana_varijabla naziv="DomainObject.Predmet.TrenutnaLokacijaSpisa.Naziv_1">Posebna sudska pisarnica za izvršenje prekršajnih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prekršajnih sankcija</izvorni_sadrzaj>
    <derivirana_varijabla naziv="DomainObject.Predmet.UstrojstvenaJedinicaVodi.Naziv_1">Posebna sudska pisarnica za izvršenje prekršajnih sankcija</derivirana_varijabla>
  </DomainObject.Predmet.UstrojstvenaJedinicaVodi.Naziv>
  <DomainObject.Predmet.UstrojstvenaJedinicaVodi.Oznaka>
    <izvorni_sadrzaj>VGIKP</izvorni_sadrzaj>
    <derivirana_varijabla naziv="DomainObject.Predmet.UstrojstvenaJedinicaVodi.Oznaka_1">VGIKP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Habunek</izvorni_sadrzaj>
    <derivirana_varijabla naziv="DomainObject.Predmet.Zapisnicar_1">Kristina Habunek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Darko Črljenec</item>
    </izvorni_sadrzaj>
    <derivirana_varijabla naziv="DomainObject.Predmet.ProtuStrankaListFormated_1">
      <item>Darko Črljenec</item>
    </derivirana_varijabla>
  </DomainObject.Predmet.ProtuStrankaListFormated>
  <DomainObject.Predmet.ProtuStrankaListFormatedOIB>
    <izvorni_sadrzaj>
      <item>Darko Črljenec, OIB 03335741922</item>
    </izvorni_sadrzaj>
    <derivirana_varijabla naziv="DomainObject.Predmet.ProtuStrankaListFormatedOIB_1">
      <item>Darko Črljenec, OIB 03335741922</item>
    </derivirana_varijabla>
  </DomainObject.Predmet.ProtuStrankaListFormatedOIB>
  <DomainObject.Predmet.ProtuStrankaListFormatedWithAdress>
    <izvorni_sadrzaj>
      <item>Darko Črljenec, Ulica Matice Hrvatske 7, 10410 Velika Gorica</item>
    </izvorni_sadrzaj>
    <derivirana_varijabla naziv="DomainObject.Predmet.ProtuStrankaListFormatedWithAdress_1">
      <item>Darko Črljenec, Ulica Matice Hrvatske 7, 10410 Velika Gorica</item>
    </derivirana_varijabla>
  </DomainObject.Predmet.ProtuStrankaListFormatedWithAdress>
  <DomainObject.Predmet.ProtuStrankaListFormatedWithAdressOIB>
    <izvorni_sadrzaj>
      <item>Darko Črljenec, OIB 03335741922, Ulica Matice Hrvatske 7, 10410 Velika Gorica</item>
    </izvorni_sadrzaj>
    <derivirana_varijabla naziv="DomainObject.Predmet.ProtuStrankaListFormatedWithAdressOIB_1">
      <item>Darko Črljenec, OIB 03335741922, Ulica Matice Hrvatske 7, 10410 Velika Gorica</item>
    </derivirana_varijabla>
  </DomainObject.Predmet.ProtuStrankaListFormatedWithAdressOIB>
  <DomainObject.Predmet.ProtuStrankaListNazivFormated>
    <izvorni_sadrzaj>
      <item>Darko Črljenec</item>
    </izvorni_sadrzaj>
    <derivirana_varijabla naziv="DomainObject.Predmet.ProtuStrankaListNazivFormated_1">
      <item>Darko Črljenec</item>
    </derivirana_varijabla>
  </DomainObject.Predmet.ProtuStrankaListNazivFormated>
  <DomainObject.Predmet.ProtuStrankaListNazivFormatedOIB>
    <izvorni_sadrzaj>
      <item>Darko Črljenec, OIB 03335741922</item>
    </izvorni_sadrzaj>
    <derivirana_varijabla naziv="DomainObject.Predmet.ProtuStrankaListNazivFormatedOIB_1">
      <item>Darko Črljenec, OIB 03335741922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238, 250</izvorni_sadrzaj>
    <derivirana_varijabla naziv="DomainObject.Predmet.ClanakZakona_1">238, 250</derivirana_varijabla>
  </DomainObject.Predmet.ClanakZakona>
  <DomainObject.Predmet.ClanakZakonaFull>
    <izvorni_sadrzaj>članka 238. stavka 1., članka 250. stavka 2.</izvorni_sadrzaj>
    <derivirana_varijabla naziv="DomainObject.Predmet.ClanakZakonaFull_1">članka 238. stavka 1., članka 250.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svibnja 2026.</izvorni_sadrzaj>
    <derivirana_varijabla naziv="DomainObject.Datum_1">15.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Darko Črljenec</izvorni_sadrzaj>
    <derivirana_varijabla naziv="DomainObject.Predmet.ProtustrankaIDrugi_1">Darko Črljenec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Darko Črljenec, OIB 03335741922, Ulica Matice Hrvatske 7, 10410 Velika Gorica</izvorni_sadrzaj>
    <derivirana_varijabla naziv="DomainObject.Predmet.ProtustrankaIDrugiAdressOIB_1">Darko Črljenec, OIB 03335741922, Ulica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postaja prometne policije Zagreb</item>
      <item>Darko Črljenec</item>
    </izvorni_sadrzaj>
    <derivirana_varijabla naziv="DomainObject.Predmet.SudioniciListNaziv_1">
      <item>I. postaja prometne policije Zagreb</item>
      <item>Darko Črljenec</item>
    </derivirana_varijabla>
  </DomainObject.Predmet.SudioniciListNaziv>
  <DomainObject.Predmet.SudioniciListAdressOIB>
    <izvorni_sadrzaj>
      <item>I. postaja prometne policije Zagreb, Ulica Vjekoslava Heinzela 98,10000 Zagreb</item>
      <item>Darko Črljenec, OIB 03335741922, Ulica Matice Hrvatske 7,10410 Velika Gorica</item>
    </izvorni_sadrzaj>
    <derivirana_varijabla naziv="DomainObject.Predmet.SudioniciListAdressOIB_1">
      <item>I. postaja prometne policije Zagreb, Ulica Vjekoslava Heinzela 98,10000 Zagreb</item>
      <item>Darko Črljenec, OIB 03335741922, Ulica Matice Hrvatske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03335741922</item>
    </izvorni_sadrzaj>
    <derivirana_varijabla naziv="DomainObject.Predmet.SudioniciListNazivOIB_1">
      <item>, OIB null</item>
      <item>, OIB 03335741922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2026.</izvorni_sadrzaj>
    <derivirana_varijabla naziv="DomainObject.Predmet.DatumPocetkaProcesa_1">23.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Darko Črljenec, Ulica Matice Hrvatske 7, 10410 Velika Gorica</izvorni_sadrzaj>
    <derivirana_varijabla naziv="DomainObject.Predmet.OsudenikImePrezimeAdresa_1">Darko Črljenec, Ulica Matice Hrvatske 7, 10410 Velika Gorica</derivirana_varijabla>
  </DomainObject.Predmet.OsudenikImePrezimeAdresa>
  <DomainObject.Predmet.OsudenikImePrezimeOIBDatRodenja>
    <izvorni_sadrzaj>Darko Črljenec, OIB 03335741922, rođen-a 08.01.1972.</izvorni_sadrzaj>
    <derivirana_varijabla naziv="DomainObject.Predmet.OsudenikImePrezimeOIBDatRodenja_1">Darko Črljenec, OIB 03335741922, rođen-a 08.01.1972.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26137F5-5611-435E-A89B-B6BAE0B939B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753</properties:Words>
  <properties:Characters>3962</properties:Characters>
  <properties:Lines>97</properties:Lines>
  <properties:Paragraphs>28</properties:Paragraphs>
  <properties:TotalTime>170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2026-01-14T12:20:00Z</dcterms:created>
  <dc:creator>Marija Matejić</dc:creator>
  <dc:description/>
  <cp:keywords/>
  <cp:lastModifiedBy>Martina Krulc</cp:lastModifiedBy>
  <cp:lastPrinted>2026-05-15T11:07:00Z</cp:lastPrinted>
  <dcterms:modified xmlns:xsi="http://www.w3.org/2001/XMLSchema-instance" xsi:type="dcterms:W3CDTF">2026-05-15T11:07:00Z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zamjeni novčane kazne radom za opće dobro (RJEŠENJE ROD - porezna  M Darko Črljenec.docx)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